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Helens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Helens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Helens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Helens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Helens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Helens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St. Helens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Helens is estimated to be </w:t>
      </w:r>
      <w:r w:rsidRPr="00773DF7">
        <w:rPr>
          <w:rFonts w:ascii="Libre Franklin Light" w:eastAsia="Times New Roman" w:hAnsi="Libre Franklin Light" w:cs="Calibri Light"/>
          <w:b/>
          <w:bCs/>
          <w:color w:val="C45911" w:themeColor="accent2" w:themeShade="BF"/>
        </w:rPr>
        <w:t xml:space="preserve">£5,634,597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Helens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Helens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Helen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Helens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Helen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Helens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Helen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Helens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Helens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Helens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Helens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Helens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£5,634,597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Helens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£91,778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£1,898,028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£135,968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£38,241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£70,108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£3,400,474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£5,634,597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Helens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Helens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Helens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Helens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Helens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Helens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E3AA84E-CF7B-4967-9051-BC958592EB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